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BA" w:rsidRPr="00A4175C" w:rsidRDefault="006F4FBA" w:rsidP="002F4089">
      <w:pPr>
        <w:spacing w:line="460" w:lineRule="exact"/>
        <w:jc w:val="left"/>
        <w:rPr>
          <w:rFonts w:eastAsia="仿宋_GB2312"/>
          <w:sz w:val="32"/>
          <w:szCs w:val="32"/>
        </w:rPr>
      </w:pPr>
      <w:r w:rsidRPr="00A4175C">
        <w:rPr>
          <w:rFonts w:eastAsia="仿宋_GB2312" w:cs="仿宋_GB2312" w:hint="eastAsia"/>
          <w:sz w:val="32"/>
          <w:szCs w:val="32"/>
        </w:rPr>
        <w:t>附件</w:t>
      </w:r>
      <w:r>
        <w:rPr>
          <w:rFonts w:eastAsia="仿宋_GB2312" w:cs="仿宋_GB2312" w:hint="eastAsia"/>
          <w:sz w:val="32"/>
          <w:szCs w:val="32"/>
        </w:rPr>
        <w:t>一</w:t>
      </w:r>
    </w:p>
    <w:p w:rsidR="006F4FBA" w:rsidRPr="00A4175C" w:rsidRDefault="006F4FBA" w:rsidP="00FF4A35">
      <w:pPr>
        <w:spacing w:line="460" w:lineRule="exact"/>
        <w:rPr>
          <w:rFonts w:eastAsia="仿宋_GB2312"/>
          <w:sz w:val="32"/>
          <w:szCs w:val="32"/>
        </w:rPr>
      </w:pPr>
    </w:p>
    <w:p w:rsidR="006F4FBA" w:rsidRPr="00A4175C" w:rsidRDefault="006F4FBA" w:rsidP="00FF4A35">
      <w:pPr>
        <w:spacing w:line="460" w:lineRule="exact"/>
        <w:ind w:firstLineChars="100" w:firstLine="31680"/>
        <w:jc w:val="center"/>
        <w:rPr>
          <w:rFonts w:eastAsia="方正小标宋简体"/>
          <w:sz w:val="32"/>
          <w:szCs w:val="32"/>
        </w:rPr>
      </w:pPr>
      <w:r w:rsidRPr="009C0F5B">
        <w:rPr>
          <w:rFonts w:eastAsia="方正小标宋简体"/>
          <w:sz w:val="32"/>
          <w:szCs w:val="32"/>
        </w:rPr>
        <w:t>2016</w:t>
      </w:r>
      <w:r w:rsidRPr="009C0F5B">
        <w:rPr>
          <w:rFonts w:eastAsia="方正小标宋简体" w:cs="方正小标宋简体" w:hint="eastAsia"/>
          <w:sz w:val="32"/>
          <w:szCs w:val="32"/>
        </w:rPr>
        <w:t>年公开招聘编外教师</w:t>
      </w:r>
      <w:r w:rsidRPr="00A4175C">
        <w:rPr>
          <w:rFonts w:eastAsia="方正小标宋简体" w:cs="方正小标宋简体" w:hint="eastAsia"/>
          <w:sz w:val="32"/>
          <w:szCs w:val="32"/>
        </w:rPr>
        <w:t>岗位需求表</w:t>
      </w:r>
    </w:p>
    <w:p w:rsidR="006F4FBA" w:rsidRPr="00A4175C" w:rsidRDefault="006F4FBA" w:rsidP="00FF4A35">
      <w:pPr>
        <w:spacing w:line="460" w:lineRule="exact"/>
        <w:rPr>
          <w:rFonts w:eastAsia="方正小标宋简体"/>
          <w:sz w:val="32"/>
          <w:szCs w:val="32"/>
        </w:rPr>
      </w:pP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0"/>
        <w:gridCol w:w="4320"/>
      </w:tblGrid>
      <w:tr w:rsidR="006F4FBA" w:rsidRPr="002A2BEE">
        <w:trPr>
          <w:trHeight w:val="948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pacing w:val="-20"/>
                <w:sz w:val="28"/>
                <w:szCs w:val="28"/>
              </w:rPr>
            </w:pPr>
            <w:r w:rsidRPr="002A2BEE">
              <w:rPr>
                <w:rFonts w:ascii="仿宋" w:eastAsia="仿宋" w:hAnsi="仿宋" w:cs="仿宋" w:hint="eastAsia"/>
                <w:b/>
                <w:bCs/>
                <w:spacing w:val="-20"/>
                <w:sz w:val="28"/>
                <w:szCs w:val="28"/>
              </w:rPr>
              <w:t>招聘岗位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6F4FBA">
            <w:pPr>
              <w:spacing w:line="600" w:lineRule="exact"/>
              <w:ind w:firstLineChars="639" w:firstLine="31680"/>
              <w:rPr>
                <w:rFonts w:ascii="仿宋" w:eastAsia="仿宋" w:hAnsi="仿宋"/>
                <w:b/>
                <w:bCs/>
                <w:spacing w:val="-20"/>
                <w:sz w:val="28"/>
                <w:szCs w:val="28"/>
              </w:rPr>
            </w:pPr>
            <w:r w:rsidRPr="002A2BEE">
              <w:rPr>
                <w:rFonts w:ascii="仿宋" w:eastAsia="仿宋" w:hAnsi="仿宋" w:cs="仿宋" w:hint="eastAsia"/>
                <w:b/>
                <w:bCs/>
                <w:spacing w:val="-20"/>
                <w:sz w:val="28"/>
                <w:szCs w:val="28"/>
              </w:rPr>
              <w:t>名</w:t>
            </w:r>
            <w:r w:rsidRPr="002A2BEE">
              <w:rPr>
                <w:rFonts w:ascii="仿宋" w:eastAsia="仿宋" w:hAnsi="仿宋" w:cs="仿宋"/>
                <w:b/>
                <w:bCs/>
                <w:spacing w:val="-20"/>
                <w:sz w:val="28"/>
                <w:szCs w:val="28"/>
              </w:rPr>
              <w:t xml:space="preserve">   </w:t>
            </w:r>
            <w:r w:rsidRPr="002A2BEE">
              <w:rPr>
                <w:rFonts w:ascii="仿宋" w:eastAsia="仿宋" w:hAnsi="仿宋" w:cs="仿宋" w:hint="eastAsia"/>
                <w:b/>
                <w:bCs/>
                <w:spacing w:val="-20"/>
                <w:sz w:val="28"/>
                <w:szCs w:val="28"/>
              </w:rPr>
              <w:t>额</w:t>
            </w:r>
          </w:p>
        </w:tc>
      </w:tr>
      <w:tr w:rsidR="006F4FBA" w:rsidRPr="002A2BEE">
        <w:trPr>
          <w:trHeight w:val="477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2A2BEE">
              <w:rPr>
                <w:rFonts w:eastAsia="仿宋_GB2312" w:cs="仿宋_GB2312" w:hint="eastAsia"/>
                <w:spacing w:val="-20"/>
                <w:sz w:val="28"/>
                <w:szCs w:val="28"/>
              </w:rPr>
              <w:t>计算机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2A2BEE">
              <w:rPr>
                <w:rFonts w:eastAsia="仿宋_GB2312"/>
                <w:spacing w:val="-20"/>
                <w:sz w:val="28"/>
                <w:szCs w:val="28"/>
              </w:rPr>
              <w:t>3</w:t>
            </w:r>
          </w:p>
        </w:tc>
      </w:tr>
      <w:tr w:rsidR="006F4FBA" w:rsidRPr="002A2BEE">
        <w:trPr>
          <w:trHeight w:val="390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eastAsia="仿宋_GB2312" w:cs="仿宋_GB2312" w:hint="eastAsia"/>
                <w:spacing w:val="-20"/>
                <w:sz w:val="28"/>
                <w:szCs w:val="28"/>
              </w:rPr>
              <w:t>电子电工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2A2BEE">
              <w:rPr>
                <w:sz w:val="28"/>
                <w:szCs w:val="28"/>
              </w:rPr>
              <w:t>1</w:t>
            </w:r>
          </w:p>
        </w:tc>
      </w:tr>
      <w:tr w:rsidR="006F4FBA" w:rsidRPr="002A2BEE">
        <w:trPr>
          <w:trHeight w:val="390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2A2BEE">
              <w:rPr>
                <w:rFonts w:eastAsia="仿宋_GB2312" w:cs="仿宋_GB2312" w:hint="eastAsia"/>
                <w:spacing w:val="-20"/>
                <w:sz w:val="28"/>
                <w:szCs w:val="28"/>
              </w:rPr>
              <w:t>机械制造（数控加工方向）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2A2BEE">
              <w:rPr>
                <w:sz w:val="28"/>
                <w:szCs w:val="28"/>
              </w:rPr>
              <w:t>1</w:t>
            </w:r>
          </w:p>
        </w:tc>
      </w:tr>
      <w:tr w:rsidR="006F4FBA" w:rsidRPr="002A2BEE">
        <w:trPr>
          <w:trHeight w:val="390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2A2BEE">
              <w:rPr>
                <w:rFonts w:eastAsia="仿宋_GB2312" w:cs="仿宋_GB2312" w:hint="eastAsia"/>
                <w:spacing w:val="-20"/>
                <w:sz w:val="28"/>
                <w:szCs w:val="28"/>
              </w:rPr>
              <w:t>电子商务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2A2BEE">
              <w:rPr>
                <w:sz w:val="28"/>
                <w:szCs w:val="28"/>
              </w:rPr>
              <w:t>1</w:t>
            </w:r>
          </w:p>
        </w:tc>
      </w:tr>
      <w:tr w:rsidR="006F4FBA" w:rsidRPr="002A2BEE">
        <w:trPr>
          <w:trHeight w:val="390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eastAsia="仿宋_GB2312" w:cs="仿宋_GB2312" w:hint="eastAsia"/>
                <w:spacing w:val="-20"/>
                <w:sz w:val="28"/>
                <w:szCs w:val="28"/>
              </w:rPr>
              <w:t>语文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2A2BEE">
              <w:rPr>
                <w:sz w:val="28"/>
                <w:szCs w:val="28"/>
              </w:rPr>
              <w:t>1</w:t>
            </w:r>
          </w:p>
        </w:tc>
      </w:tr>
      <w:tr w:rsidR="006F4FBA" w:rsidRPr="002A2BEE">
        <w:trPr>
          <w:trHeight w:val="390"/>
        </w:trPr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2A2BEE">
              <w:rPr>
                <w:rFonts w:eastAsia="仿宋_GB2312" w:cs="仿宋_GB2312" w:hint="eastAsia"/>
                <w:spacing w:val="-20"/>
                <w:sz w:val="28"/>
                <w:szCs w:val="28"/>
              </w:rPr>
              <w:t>数学</w:t>
            </w:r>
          </w:p>
        </w:tc>
        <w:tc>
          <w:tcPr>
            <w:tcW w:w="4320" w:type="dxa"/>
            <w:vAlign w:val="center"/>
          </w:tcPr>
          <w:p w:rsidR="006F4FBA" w:rsidRPr="002A2BEE" w:rsidRDefault="006F4FBA" w:rsidP="002A2BEE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2A2BEE">
              <w:rPr>
                <w:sz w:val="28"/>
                <w:szCs w:val="28"/>
              </w:rPr>
              <w:t>1</w:t>
            </w:r>
          </w:p>
        </w:tc>
      </w:tr>
    </w:tbl>
    <w:p w:rsidR="006F4FBA" w:rsidRPr="00A4175C" w:rsidRDefault="006F4FBA" w:rsidP="00FF4A35">
      <w:pPr>
        <w:rPr>
          <w:rFonts w:ascii="宋体"/>
        </w:rPr>
      </w:pPr>
      <w:r>
        <w:t xml:space="preserve"> </w:t>
      </w:r>
    </w:p>
    <w:sectPr w:rsidR="006F4FBA" w:rsidRPr="00A4175C" w:rsidSect="005B04E0">
      <w:footerReference w:type="default" r:id="rId6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BA" w:rsidRDefault="006F4FBA">
      <w:r>
        <w:separator/>
      </w:r>
    </w:p>
  </w:endnote>
  <w:endnote w:type="continuationSeparator" w:id="0">
    <w:p w:rsidR="006F4FBA" w:rsidRDefault="006F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FBA" w:rsidRPr="008119B5" w:rsidRDefault="006F4FBA" w:rsidP="008D1E87">
    <w:pPr>
      <w:pStyle w:val="Footer"/>
      <w:framePr w:wrap="auto" w:vAnchor="text" w:hAnchor="margin" w:xAlign="outside" w:y="1"/>
      <w:rPr>
        <w:rStyle w:val="PageNumber"/>
        <w:rFonts w:ascii="仿宋_GB2312" w:eastAsia="仿宋_GB2312"/>
        <w:sz w:val="28"/>
        <w:szCs w:val="28"/>
      </w:rPr>
    </w:pPr>
    <w:r w:rsidRPr="008119B5">
      <w:rPr>
        <w:rStyle w:val="PageNumber"/>
        <w:rFonts w:ascii="仿宋_GB2312" w:eastAsia="仿宋_GB2312" w:cs="仿宋_GB2312"/>
        <w:sz w:val="28"/>
        <w:szCs w:val="28"/>
      </w:rPr>
      <w:fldChar w:fldCharType="begin"/>
    </w:r>
    <w:r w:rsidRPr="008119B5">
      <w:rPr>
        <w:rStyle w:val="PageNumber"/>
        <w:rFonts w:ascii="仿宋_GB2312" w:eastAsia="仿宋_GB2312" w:cs="仿宋_GB2312"/>
        <w:sz w:val="28"/>
        <w:szCs w:val="28"/>
      </w:rPr>
      <w:instrText xml:space="preserve">PAGE  </w:instrText>
    </w:r>
    <w:r w:rsidRPr="008119B5">
      <w:rPr>
        <w:rStyle w:val="PageNumber"/>
        <w:rFonts w:ascii="仿宋_GB2312" w:eastAsia="仿宋_GB2312" w:cs="仿宋_GB2312"/>
        <w:sz w:val="28"/>
        <w:szCs w:val="28"/>
      </w:rPr>
      <w:fldChar w:fldCharType="separate"/>
    </w:r>
    <w:r>
      <w:rPr>
        <w:rStyle w:val="PageNumber"/>
        <w:rFonts w:ascii="仿宋_GB2312" w:eastAsia="仿宋_GB2312" w:cs="仿宋_GB2312"/>
        <w:noProof/>
        <w:sz w:val="28"/>
        <w:szCs w:val="28"/>
      </w:rPr>
      <w:t>1</w:t>
    </w:r>
    <w:r w:rsidRPr="008119B5">
      <w:rPr>
        <w:rStyle w:val="PageNumber"/>
        <w:rFonts w:ascii="仿宋_GB2312" w:eastAsia="仿宋_GB2312" w:cs="仿宋_GB2312"/>
        <w:sz w:val="28"/>
        <w:szCs w:val="28"/>
      </w:rPr>
      <w:fldChar w:fldCharType="end"/>
    </w:r>
  </w:p>
  <w:p w:rsidR="006F4FBA" w:rsidRDefault="006F4FBA" w:rsidP="008D1E87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BA" w:rsidRDefault="006F4FBA">
      <w:r>
        <w:separator/>
      </w:r>
    </w:p>
  </w:footnote>
  <w:footnote w:type="continuationSeparator" w:id="0">
    <w:p w:rsidR="006F4FBA" w:rsidRDefault="006F4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E87"/>
    <w:rsid w:val="0002158A"/>
    <w:rsid w:val="000225F9"/>
    <w:rsid w:val="00034CDD"/>
    <w:rsid w:val="00034E95"/>
    <w:rsid w:val="00037FB3"/>
    <w:rsid w:val="000468E0"/>
    <w:rsid w:val="00047482"/>
    <w:rsid w:val="00055019"/>
    <w:rsid w:val="00056BD3"/>
    <w:rsid w:val="0006427A"/>
    <w:rsid w:val="0008290B"/>
    <w:rsid w:val="000969FE"/>
    <w:rsid w:val="000A1C7C"/>
    <w:rsid w:val="000A1E70"/>
    <w:rsid w:val="000B2732"/>
    <w:rsid w:val="000C32DA"/>
    <w:rsid w:val="000D4F53"/>
    <w:rsid w:val="000E29E1"/>
    <w:rsid w:val="000E2C3A"/>
    <w:rsid w:val="000F4478"/>
    <w:rsid w:val="00125A74"/>
    <w:rsid w:val="00132B19"/>
    <w:rsid w:val="001371F6"/>
    <w:rsid w:val="0016030B"/>
    <w:rsid w:val="0017482A"/>
    <w:rsid w:val="00185FDF"/>
    <w:rsid w:val="00191996"/>
    <w:rsid w:val="00192241"/>
    <w:rsid w:val="001927F2"/>
    <w:rsid w:val="00196A9A"/>
    <w:rsid w:val="001A544F"/>
    <w:rsid w:val="001C5D60"/>
    <w:rsid w:val="001D3F70"/>
    <w:rsid w:val="001E4BCB"/>
    <w:rsid w:val="001E4D3D"/>
    <w:rsid w:val="001F7BB0"/>
    <w:rsid w:val="002046E3"/>
    <w:rsid w:val="0021036B"/>
    <w:rsid w:val="002272BE"/>
    <w:rsid w:val="00241B4E"/>
    <w:rsid w:val="00241BEC"/>
    <w:rsid w:val="00260F5B"/>
    <w:rsid w:val="00262357"/>
    <w:rsid w:val="00274E5E"/>
    <w:rsid w:val="002817E4"/>
    <w:rsid w:val="00286DAF"/>
    <w:rsid w:val="002A2BEE"/>
    <w:rsid w:val="002A41F8"/>
    <w:rsid w:val="002B3F1E"/>
    <w:rsid w:val="002C38CE"/>
    <w:rsid w:val="002D071C"/>
    <w:rsid w:val="002D2600"/>
    <w:rsid w:val="002D262A"/>
    <w:rsid w:val="002E058D"/>
    <w:rsid w:val="002E395F"/>
    <w:rsid w:val="002F2915"/>
    <w:rsid w:val="002F2B2C"/>
    <w:rsid w:val="002F4089"/>
    <w:rsid w:val="002F5D06"/>
    <w:rsid w:val="00303A6B"/>
    <w:rsid w:val="003052AC"/>
    <w:rsid w:val="00311A5C"/>
    <w:rsid w:val="00314CF1"/>
    <w:rsid w:val="00323DFC"/>
    <w:rsid w:val="00327ECC"/>
    <w:rsid w:val="003365C1"/>
    <w:rsid w:val="0033766B"/>
    <w:rsid w:val="00337F03"/>
    <w:rsid w:val="0034689A"/>
    <w:rsid w:val="00355482"/>
    <w:rsid w:val="00355896"/>
    <w:rsid w:val="00363B6D"/>
    <w:rsid w:val="00366C79"/>
    <w:rsid w:val="0037282D"/>
    <w:rsid w:val="00374DC6"/>
    <w:rsid w:val="0038567C"/>
    <w:rsid w:val="00393D05"/>
    <w:rsid w:val="003A3581"/>
    <w:rsid w:val="003C35A4"/>
    <w:rsid w:val="003C4D6D"/>
    <w:rsid w:val="003C6D62"/>
    <w:rsid w:val="003D7E97"/>
    <w:rsid w:val="003E36E1"/>
    <w:rsid w:val="00403EEC"/>
    <w:rsid w:val="0040739A"/>
    <w:rsid w:val="004101F6"/>
    <w:rsid w:val="0041391A"/>
    <w:rsid w:val="004215CD"/>
    <w:rsid w:val="00423D79"/>
    <w:rsid w:val="00452FE8"/>
    <w:rsid w:val="00456EDB"/>
    <w:rsid w:val="00462F13"/>
    <w:rsid w:val="00490E9E"/>
    <w:rsid w:val="00491E3B"/>
    <w:rsid w:val="00493326"/>
    <w:rsid w:val="004A06DF"/>
    <w:rsid w:val="004A20D3"/>
    <w:rsid w:val="004A507A"/>
    <w:rsid w:val="004B0B65"/>
    <w:rsid w:val="00500C42"/>
    <w:rsid w:val="00501DC5"/>
    <w:rsid w:val="00505196"/>
    <w:rsid w:val="00505DE9"/>
    <w:rsid w:val="005078DD"/>
    <w:rsid w:val="005150A7"/>
    <w:rsid w:val="00524D58"/>
    <w:rsid w:val="00527F7F"/>
    <w:rsid w:val="00540612"/>
    <w:rsid w:val="00541E21"/>
    <w:rsid w:val="0055710D"/>
    <w:rsid w:val="0057732B"/>
    <w:rsid w:val="005779D9"/>
    <w:rsid w:val="00583A01"/>
    <w:rsid w:val="0059116E"/>
    <w:rsid w:val="00591F10"/>
    <w:rsid w:val="00596954"/>
    <w:rsid w:val="005A46E4"/>
    <w:rsid w:val="005A56C7"/>
    <w:rsid w:val="005B04E0"/>
    <w:rsid w:val="005C1F16"/>
    <w:rsid w:val="005C2FC0"/>
    <w:rsid w:val="005C4BEA"/>
    <w:rsid w:val="005D5B4E"/>
    <w:rsid w:val="005D68EE"/>
    <w:rsid w:val="005E732D"/>
    <w:rsid w:val="005F2990"/>
    <w:rsid w:val="00605007"/>
    <w:rsid w:val="00611698"/>
    <w:rsid w:val="00633B81"/>
    <w:rsid w:val="006379AE"/>
    <w:rsid w:val="006434BC"/>
    <w:rsid w:val="00654147"/>
    <w:rsid w:val="006613B2"/>
    <w:rsid w:val="00672414"/>
    <w:rsid w:val="00680E59"/>
    <w:rsid w:val="00687E61"/>
    <w:rsid w:val="00694326"/>
    <w:rsid w:val="006A2BFB"/>
    <w:rsid w:val="006A6D16"/>
    <w:rsid w:val="006B236C"/>
    <w:rsid w:val="006C01C0"/>
    <w:rsid w:val="006D531B"/>
    <w:rsid w:val="006D5F63"/>
    <w:rsid w:val="006D6139"/>
    <w:rsid w:val="006E1E99"/>
    <w:rsid w:val="006F4C62"/>
    <w:rsid w:val="006F4FBA"/>
    <w:rsid w:val="006F7ED3"/>
    <w:rsid w:val="007016E6"/>
    <w:rsid w:val="007155FE"/>
    <w:rsid w:val="00716215"/>
    <w:rsid w:val="00727585"/>
    <w:rsid w:val="00746C71"/>
    <w:rsid w:val="00747734"/>
    <w:rsid w:val="00774F37"/>
    <w:rsid w:val="00776D75"/>
    <w:rsid w:val="00791050"/>
    <w:rsid w:val="007A6E57"/>
    <w:rsid w:val="007C1A9F"/>
    <w:rsid w:val="007C302D"/>
    <w:rsid w:val="007C426A"/>
    <w:rsid w:val="007C7E62"/>
    <w:rsid w:val="007D7D22"/>
    <w:rsid w:val="007E7CCC"/>
    <w:rsid w:val="00805DA8"/>
    <w:rsid w:val="008119B5"/>
    <w:rsid w:val="00822C72"/>
    <w:rsid w:val="0082396D"/>
    <w:rsid w:val="008346EA"/>
    <w:rsid w:val="00841F8E"/>
    <w:rsid w:val="008521EF"/>
    <w:rsid w:val="00861737"/>
    <w:rsid w:val="00874391"/>
    <w:rsid w:val="00877560"/>
    <w:rsid w:val="008830E4"/>
    <w:rsid w:val="008A2CEB"/>
    <w:rsid w:val="008A4F01"/>
    <w:rsid w:val="008A79C5"/>
    <w:rsid w:val="008D0CAF"/>
    <w:rsid w:val="008D1E87"/>
    <w:rsid w:val="008D4E15"/>
    <w:rsid w:val="00901EBD"/>
    <w:rsid w:val="00905C54"/>
    <w:rsid w:val="00912624"/>
    <w:rsid w:val="00914AFA"/>
    <w:rsid w:val="0091678E"/>
    <w:rsid w:val="00927F18"/>
    <w:rsid w:val="00927F4B"/>
    <w:rsid w:val="009308BB"/>
    <w:rsid w:val="0094308F"/>
    <w:rsid w:val="00956BB3"/>
    <w:rsid w:val="00961AB8"/>
    <w:rsid w:val="009629AA"/>
    <w:rsid w:val="00967EEE"/>
    <w:rsid w:val="00973BA7"/>
    <w:rsid w:val="00974787"/>
    <w:rsid w:val="00974B78"/>
    <w:rsid w:val="00985527"/>
    <w:rsid w:val="00997219"/>
    <w:rsid w:val="00997B6C"/>
    <w:rsid w:val="009B0CB7"/>
    <w:rsid w:val="009B1193"/>
    <w:rsid w:val="009B56C8"/>
    <w:rsid w:val="009C0F5B"/>
    <w:rsid w:val="009C1D0F"/>
    <w:rsid w:val="009C561D"/>
    <w:rsid w:val="009C5C26"/>
    <w:rsid w:val="009D6DE7"/>
    <w:rsid w:val="009E3A8A"/>
    <w:rsid w:val="009E6191"/>
    <w:rsid w:val="009E63DD"/>
    <w:rsid w:val="009F0CD4"/>
    <w:rsid w:val="00A03A40"/>
    <w:rsid w:val="00A1148A"/>
    <w:rsid w:val="00A24E49"/>
    <w:rsid w:val="00A26030"/>
    <w:rsid w:val="00A4175C"/>
    <w:rsid w:val="00A56EEE"/>
    <w:rsid w:val="00A657A3"/>
    <w:rsid w:val="00A86C45"/>
    <w:rsid w:val="00A90685"/>
    <w:rsid w:val="00AA54F3"/>
    <w:rsid w:val="00AA7E2D"/>
    <w:rsid w:val="00AB44F0"/>
    <w:rsid w:val="00AB74BA"/>
    <w:rsid w:val="00AB7B38"/>
    <w:rsid w:val="00AD2AE5"/>
    <w:rsid w:val="00B15F08"/>
    <w:rsid w:val="00B31CF8"/>
    <w:rsid w:val="00B337E9"/>
    <w:rsid w:val="00B50A89"/>
    <w:rsid w:val="00B51814"/>
    <w:rsid w:val="00B52D8C"/>
    <w:rsid w:val="00B53BE5"/>
    <w:rsid w:val="00B604CD"/>
    <w:rsid w:val="00B64549"/>
    <w:rsid w:val="00B6568C"/>
    <w:rsid w:val="00B72901"/>
    <w:rsid w:val="00B77B18"/>
    <w:rsid w:val="00B8285F"/>
    <w:rsid w:val="00BA1926"/>
    <w:rsid w:val="00BA3E41"/>
    <w:rsid w:val="00BB1664"/>
    <w:rsid w:val="00BC612B"/>
    <w:rsid w:val="00BC636C"/>
    <w:rsid w:val="00BE2052"/>
    <w:rsid w:val="00C05303"/>
    <w:rsid w:val="00C10A07"/>
    <w:rsid w:val="00C10A31"/>
    <w:rsid w:val="00C12B71"/>
    <w:rsid w:val="00C2546A"/>
    <w:rsid w:val="00C36731"/>
    <w:rsid w:val="00C534D7"/>
    <w:rsid w:val="00C57086"/>
    <w:rsid w:val="00C63547"/>
    <w:rsid w:val="00C647B6"/>
    <w:rsid w:val="00C77EAA"/>
    <w:rsid w:val="00C814C7"/>
    <w:rsid w:val="00CA117A"/>
    <w:rsid w:val="00CB0877"/>
    <w:rsid w:val="00CB502D"/>
    <w:rsid w:val="00CB6BFE"/>
    <w:rsid w:val="00CB79E1"/>
    <w:rsid w:val="00CE1E4F"/>
    <w:rsid w:val="00CF5F76"/>
    <w:rsid w:val="00D02900"/>
    <w:rsid w:val="00D03E14"/>
    <w:rsid w:val="00D046CB"/>
    <w:rsid w:val="00D25647"/>
    <w:rsid w:val="00D262A9"/>
    <w:rsid w:val="00D26F71"/>
    <w:rsid w:val="00D323B5"/>
    <w:rsid w:val="00D413C5"/>
    <w:rsid w:val="00D501EE"/>
    <w:rsid w:val="00D573EA"/>
    <w:rsid w:val="00D62810"/>
    <w:rsid w:val="00D71D2E"/>
    <w:rsid w:val="00D77260"/>
    <w:rsid w:val="00D8515F"/>
    <w:rsid w:val="00D95D00"/>
    <w:rsid w:val="00DA6E70"/>
    <w:rsid w:val="00DD2B08"/>
    <w:rsid w:val="00DE00B4"/>
    <w:rsid w:val="00DE728B"/>
    <w:rsid w:val="00DF2604"/>
    <w:rsid w:val="00E003BC"/>
    <w:rsid w:val="00E026AC"/>
    <w:rsid w:val="00E028C8"/>
    <w:rsid w:val="00E05CDB"/>
    <w:rsid w:val="00E304EB"/>
    <w:rsid w:val="00E329F0"/>
    <w:rsid w:val="00E3678D"/>
    <w:rsid w:val="00E41F34"/>
    <w:rsid w:val="00E4299C"/>
    <w:rsid w:val="00E43610"/>
    <w:rsid w:val="00E45812"/>
    <w:rsid w:val="00E5083A"/>
    <w:rsid w:val="00E75293"/>
    <w:rsid w:val="00E900DD"/>
    <w:rsid w:val="00E92796"/>
    <w:rsid w:val="00EA5B5F"/>
    <w:rsid w:val="00EA63FF"/>
    <w:rsid w:val="00EC4F5C"/>
    <w:rsid w:val="00ED0C0A"/>
    <w:rsid w:val="00ED242E"/>
    <w:rsid w:val="00ED2ACB"/>
    <w:rsid w:val="00ED5243"/>
    <w:rsid w:val="00ED5B80"/>
    <w:rsid w:val="00ED7567"/>
    <w:rsid w:val="00EE68BF"/>
    <w:rsid w:val="00EE7D42"/>
    <w:rsid w:val="00EF416C"/>
    <w:rsid w:val="00EF52BE"/>
    <w:rsid w:val="00F01443"/>
    <w:rsid w:val="00F025CD"/>
    <w:rsid w:val="00F076D9"/>
    <w:rsid w:val="00F163BC"/>
    <w:rsid w:val="00F3563F"/>
    <w:rsid w:val="00F36F1F"/>
    <w:rsid w:val="00F37CE8"/>
    <w:rsid w:val="00F655AE"/>
    <w:rsid w:val="00F6764E"/>
    <w:rsid w:val="00F677A9"/>
    <w:rsid w:val="00F70D14"/>
    <w:rsid w:val="00F7129D"/>
    <w:rsid w:val="00F71FC5"/>
    <w:rsid w:val="00F80B76"/>
    <w:rsid w:val="00F8228A"/>
    <w:rsid w:val="00F83DA1"/>
    <w:rsid w:val="00F86DC7"/>
    <w:rsid w:val="00FA3F57"/>
    <w:rsid w:val="00FB3335"/>
    <w:rsid w:val="00FC185C"/>
    <w:rsid w:val="00FF1363"/>
    <w:rsid w:val="00FF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87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1E8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D1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7219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8D1E87"/>
  </w:style>
  <w:style w:type="paragraph" w:styleId="BalloonText">
    <w:name w:val="Balloon Text"/>
    <w:basedOn w:val="Normal"/>
    <w:link w:val="BalloonTextChar"/>
    <w:uiPriority w:val="99"/>
    <w:semiHidden/>
    <w:rsid w:val="00776D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7219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50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0C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340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5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13</Words>
  <Characters>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德清县教育局 德清县人力资源和社会保障局</dc:title>
  <dc:subject/>
  <dc:creator>邓文荣</dc:creator>
  <cp:keywords/>
  <dc:description/>
  <cp:lastModifiedBy>徐星</cp:lastModifiedBy>
  <cp:revision>2</cp:revision>
  <cp:lastPrinted>2015-12-15T00:23:00Z</cp:lastPrinted>
  <dcterms:created xsi:type="dcterms:W3CDTF">2016-08-10T06:44:00Z</dcterms:created>
  <dcterms:modified xsi:type="dcterms:W3CDTF">2016-08-10T06:44:00Z</dcterms:modified>
</cp:coreProperties>
</file>